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1531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GODDESHULL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7548D15D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Parchment maker.</w:t>
      </w:r>
    </w:p>
    <w:p w14:paraId="0594D174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3FB93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7053B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amongst a group of 11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rebels who were tried at Westminster and</w:t>
      </w:r>
    </w:p>
    <w:p w14:paraId="31A05F35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sentenced to death. He was later pardoned.</w:t>
      </w:r>
    </w:p>
    <w:p w14:paraId="707145A0" w14:textId="77777777" w:rsidR="004B6371" w:rsidRDefault="004B6371" w:rsidP="004B637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pp.493-4)</w:t>
      </w:r>
    </w:p>
    <w:p w14:paraId="4488EF01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5D826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81FB08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8117D" w14:textId="77777777" w:rsidR="004B6371" w:rsidRDefault="004B6371" w:rsidP="004B63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2D35B3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9D398" w14:textId="77777777" w:rsidR="004B6371" w:rsidRDefault="004B6371" w:rsidP="009139A6">
      <w:r>
        <w:separator/>
      </w:r>
    </w:p>
  </w:endnote>
  <w:endnote w:type="continuationSeparator" w:id="0">
    <w:p w14:paraId="48315F67" w14:textId="77777777" w:rsidR="004B6371" w:rsidRDefault="004B63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C6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5FF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AE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940E" w14:textId="77777777" w:rsidR="004B6371" w:rsidRDefault="004B6371" w:rsidP="009139A6">
      <w:r>
        <w:separator/>
      </w:r>
    </w:p>
  </w:footnote>
  <w:footnote w:type="continuationSeparator" w:id="0">
    <w:p w14:paraId="435B22D8" w14:textId="77777777" w:rsidR="004B6371" w:rsidRDefault="004B63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D9F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52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64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371"/>
    <w:rsid w:val="000666E0"/>
    <w:rsid w:val="002510B7"/>
    <w:rsid w:val="004B637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EB639"/>
  <w15:chartTrackingRefBased/>
  <w15:docId w15:val="{354BE110-43FB-4920-A763-0735E488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2022-02-09T20:40:00Z</dcterms:created>
  <dcterms:modified xsi:type="dcterms:W3CDTF">2022-02-09T20:41:00Z</dcterms:modified>
</cp:coreProperties>
</file>